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firstLine="708"/>
        <w:rPr>
          <w:b/>
          <w:sz w:val="21"/>
          <w:szCs w:val="21"/>
        </w:rPr>
      </w:pPr>
      <w:r w:rsidRPr="00AF01C7">
        <w:rPr>
          <w:b/>
          <w:sz w:val="21"/>
          <w:szCs w:val="21"/>
        </w:rPr>
        <w:t>VERKLARING INZAKE ONDERAANNEMING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rPr>
          <w:b/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Ondergetekenden verklaren hierbij het volgende: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 xml:space="preserve">I </w:t>
      </w:r>
      <w:r w:rsidRPr="00AF01C7">
        <w:rPr>
          <w:sz w:val="21"/>
          <w:szCs w:val="21"/>
        </w:rPr>
        <w:tab/>
        <w:t>Inschrijver verklaart een beroep te doen op de middelen van de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1"/>
          <w:szCs w:val="21"/>
        </w:rPr>
      </w:pPr>
      <w:r w:rsidRPr="00AF01C7">
        <w:rPr>
          <w:sz w:val="21"/>
          <w:szCs w:val="21"/>
        </w:rPr>
        <w:t>volgende onderaannemer: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1"/>
          <w:szCs w:val="21"/>
        </w:rPr>
      </w:pPr>
      <w:r w:rsidRPr="00AF01C7">
        <w:rPr>
          <w:sz w:val="21"/>
          <w:szCs w:val="21"/>
        </w:rPr>
        <w:t>..............................................................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 xml:space="preserve">II </w:t>
      </w:r>
      <w:r w:rsidRPr="00AF01C7">
        <w:rPr>
          <w:sz w:val="21"/>
          <w:szCs w:val="21"/>
        </w:rPr>
        <w:tab/>
        <w:t>Inschrijver verklaart de hierboven genoemde onderaannemer te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1"/>
          <w:szCs w:val="21"/>
        </w:rPr>
      </w:pPr>
      <w:r w:rsidRPr="00AF01C7">
        <w:rPr>
          <w:sz w:val="21"/>
          <w:szCs w:val="21"/>
        </w:rPr>
        <w:t>zullen inzetten voor de volgende werkzaamheden: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1"/>
          <w:szCs w:val="21"/>
        </w:rPr>
      </w:pPr>
      <w:r w:rsidRPr="00AF01C7">
        <w:rPr>
          <w:sz w:val="21"/>
          <w:szCs w:val="21"/>
        </w:rPr>
        <w:t>...............................................................</w:t>
      </w:r>
      <w:r w:rsidR="005F748E">
        <w:rPr>
          <w:sz w:val="21"/>
          <w:szCs w:val="21"/>
        </w:rPr>
        <w:t xml:space="preserve"> </w:t>
      </w:r>
      <w:bookmarkStart w:id="0" w:name="_GoBack"/>
      <w:bookmarkEnd w:id="0"/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 xml:space="preserve">III </w:t>
      </w:r>
      <w:r w:rsidRPr="00AF01C7">
        <w:rPr>
          <w:sz w:val="21"/>
          <w:szCs w:val="21"/>
        </w:rPr>
        <w:tab/>
        <w:t>Onderaannemer verklaart dat na eventuele gunning aan de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1"/>
          <w:szCs w:val="21"/>
        </w:rPr>
      </w:pPr>
      <w:r w:rsidRPr="00AF01C7">
        <w:rPr>
          <w:sz w:val="21"/>
          <w:szCs w:val="21"/>
        </w:rPr>
        <w:t>inschrijver de voor de uitvoering van bovengenoemde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1"/>
          <w:szCs w:val="21"/>
        </w:rPr>
      </w:pPr>
      <w:r w:rsidRPr="00AF01C7">
        <w:rPr>
          <w:sz w:val="21"/>
          <w:szCs w:val="21"/>
        </w:rPr>
        <w:t>werkzaamheden vereiste middelen op eerste verzoek en exclusief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1"/>
          <w:szCs w:val="21"/>
        </w:rPr>
      </w:pPr>
      <w:r w:rsidRPr="00AF01C7">
        <w:rPr>
          <w:sz w:val="21"/>
          <w:szCs w:val="21"/>
        </w:rPr>
        <w:t>worden ingezet bij de uitvoering van de opdracht.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 xml:space="preserve">IV </w:t>
      </w:r>
      <w:r w:rsidRPr="00AF01C7">
        <w:rPr>
          <w:sz w:val="21"/>
          <w:szCs w:val="21"/>
        </w:rPr>
        <w:tab/>
        <w:t>Inschrijver verklaart de onderaannemer ook daadwerkelijk te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1"/>
          <w:szCs w:val="21"/>
        </w:rPr>
      </w:pPr>
      <w:r w:rsidRPr="00AF01C7">
        <w:rPr>
          <w:sz w:val="21"/>
          <w:szCs w:val="21"/>
        </w:rPr>
        <w:t>zullen inzetten voor de bovengenoemde werkzaamheden.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Aldus getekend: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Voor de inschrijver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Datum: ............................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Plaats: 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Naam: ............................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Functie: ......................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Onderneming: .................................................…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Handtekening: ...................................................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Voor de onderaannemer: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Datum: ............................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Plaats: 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Naam: ............................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Functie: ......................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Onderneming: ....................................................</w:t>
      </w: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</w:p>
    <w:p w:rsidR="0020599F" w:rsidRPr="00AF01C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1"/>
          <w:szCs w:val="21"/>
        </w:rPr>
      </w:pPr>
      <w:r w:rsidRPr="00AF01C7">
        <w:rPr>
          <w:sz w:val="21"/>
          <w:szCs w:val="21"/>
        </w:rPr>
        <w:t>Handtekening: ...................................................</w:t>
      </w:r>
    </w:p>
    <w:p w:rsidR="0063764C" w:rsidRPr="00125C18" w:rsidRDefault="0063764C"/>
    <w:sectPr w:rsidR="0063764C" w:rsidRPr="00125C18" w:rsidSect="00AF01C7">
      <w:pgSz w:w="12240" w:h="15840"/>
      <w:pgMar w:top="993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99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0599F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5F748E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130AE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01C7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5EF9DE-145E-49B3-9746-06C8DE0A5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[D]"/>
    <w:qFormat/>
    <w:rsid w:val="0020599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ABE87935.dotm</Template>
  <TotalTime>1</TotalTime>
  <Pages>1</Pages>
  <Words>210</Words>
  <Characters>1158</Characters>
  <Application>Microsoft Office Word</Application>
  <DocSecurity>0</DocSecurity>
  <Lines>9</Lines>
  <Paragraphs>2</Paragraphs>
  <ScaleCrop>false</ScaleCrop>
  <Company>Provincie Zuid-Holland</Company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4</cp:revision>
  <dcterms:created xsi:type="dcterms:W3CDTF">2021-09-08T11:39:00Z</dcterms:created>
  <dcterms:modified xsi:type="dcterms:W3CDTF">2022-01-11T10:27:00Z</dcterms:modified>
</cp:coreProperties>
</file>